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45" w:rsidRDefault="00EB13CD" w:rsidP="00410E95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>OBRAZEC ZAVAROVANJA</w:t>
      </w:r>
      <w:r w:rsidR="00410E95" w:rsidRPr="00AF0245">
        <w:rPr>
          <w:rFonts w:ascii="Arial" w:hAnsi="Arial" w:cs="Arial"/>
          <w:color w:val="00B050"/>
          <w:sz w:val="24"/>
          <w:szCs w:val="24"/>
        </w:rPr>
        <w:t xml:space="preserve"> ZA DOBRO IZVEDBO POGODBENIH OBVEZNOSTI</w:t>
      </w:r>
      <w:r w:rsidRPr="00AF0245">
        <w:rPr>
          <w:rFonts w:ascii="Arial" w:hAnsi="Arial" w:cs="Arial"/>
          <w:color w:val="00B050"/>
          <w:sz w:val="24"/>
          <w:szCs w:val="24"/>
        </w:rPr>
        <w:t xml:space="preserve"> </w:t>
      </w:r>
    </w:p>
    <w:p w:rsidR="00410E95" w:rsidRPr="00AF0245" w:rsidRDefault="00EB13CD" w:rsidP="00410E95">
      <w:pPr>
        <w:pStyle w:val="Naslov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:rsidR="00410E95" w:rsidRPr="00410E95" w:rsidRDefault="00410E95" w:rsidP="00410E95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:rsidR="003F4848" w:rsidRPr="003F4848" w:rsidRDefault="003F4848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FC70CA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:rsidR="00410E95" w:rsidRPr="00FC70C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C63EDF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Področna enota Inform</w:t>
      </w:r>
      <w:bookmarkStart w:id="2" w:name="_GoBack"/>
      <w:bookmarkEnd w:id="2"/>
      <w:r>
        <w:rPr>
          <w:sz w:val="22"/>
          <w:szCs w:val="22"/>
        </w:rPr>
        <w:t>acijski center, 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3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3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4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4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Področna enota Informacijski center, Miklošičeva 24, 1507 Ljubljana</w:t>
      </w:r>
      <w:r>
        <w:rPr>
          <w:sz w:val="22"/>
          <w:szCs w:val="22"/>
        </w:rPr>
        <w:t xml:space="preserve"> </w:t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Pogodbe</w:t>
      </w:r>
      <w:r w:rsidR="009712A1">
        <w:rPr>
          <w:sz w:val="22"/>
          <w:szCs w:val="22"/>
        </w:rPr>
        <w:t xml:space="preserve"> o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št.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z dne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9712A1">
        <w:rPr>
          <w:sz w:val="22"/>
          <w:szCs w:val="22"/>
        </w:rPr>
        <w:t>nobena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 w:rsidR="00C63EDF"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</w:t>
      </w:r>
      <w:proofErr w:type="gramStart"/>
      <w:r w:rsidRPr="00EB13CD">
        <w:rPr>
          <w:sz w:val="22"/>
          <w:szCs w:val="22"/>
        </w:rPr>
        <w:t>SWIFT</w:t>
      </w:r>
      <w:proofErr w:type="gramEnd"/>
      <w:r w:rsidRPr="00EB13CD">
        <w:rPr>
          <w:sz w:val="22"/>
          <w:szCs w:val="22"/>
        </w:rPr>
        <w:t xml:space="preserve">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9712A1"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 w:rsidR="009712A1"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9712A1" w:rsidRPr="009712A1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</w:t>
      </w:r>
      <w:proofErr w:type="gramStart"/>
      <w:r w:rsidRPr="009712A1">
        <w:rPr>
          <w:sz w:val="22"/>
          <w:szCs w:val="22"/>
        </w:rPr>
        <w:t>katerikoli</w:t>
      </w:r>
      <w:proofErr w:type="gramEnd"/>
      <w:r w:rsidRPr="009712A1">
        <w:rPr>
          <w:sz w:val="22"/>
          <w:szCs w:val="22"/>
        </w:rPr>
        <w:t xml:space="preserve"> podružnici garanta na območju Republike Slovenije. </w:t>
      </w:r>
    </w:p>
    <w:p w:rsidR="009712A1" w:rsidRPr="00EB13CD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 w:rsidR="009D245D"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EB13CD" w:rsidRPr="00EB13CD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="00EB13CD"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="00EB13CD" w:rsidRPr="00EB13CD">
        <w:rPr>
          <w:sz w:val="22"/>
          <w:szCs w:val="22"/>
        </w:rPr>
        <w:t>, ko upravičenec predloži ustrezno zahtevo za plačilo v zgoraj navedeni obliki predložitve, podpisano s strani pooblaščenega</w:t>
      </w:r>
      <w:proofErr w:type="gramStart"/>
      <w:r w:rsidR="00EB13CD" w:rsidRPr="00EB13CD">
        <w:rPr>
          <w:sz w:val="22"/>
          <w:szCs w:val="22"/>
        </w:rPr>
        <w:t>(</w:t>
      </w:r>
      <w:proofErr w:type="gramEnd"/>
      <w:r w:rsidR="00EB13CD" w:rsidRPr="00EB13CD">
        <w:rPr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lastRenderedPageBreak/>
        <w:t>Kate</w:t>
      </w:r>
      <w:r w:rsidR="00AF0245"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 w:rsidR="00AF0245"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 w:rsidR="00AF0245"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 w:rsidR="009D245D"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 w:rsidR="00AF0245"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F0245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F0245" w:rsidRPr="00EB13CD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 w:rsidR="00AF0245"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 w:rsidR="00AF0245"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45D" w:rsidRDefault="009D245D" w:rsidP="002F2430">
      <w:r>
        <w:separator/>
      </w:r>
    </w:p>
  </w:endnote>
  <w:endnote w:type="continuationSeparator" w:id="0">
    <w:p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2B55CF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2B55CF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45D" w:rsidRDefault="009D245D" w:rsidP="002F2430">
      <w:r>
        <w:separator/>
      </w:r>
    </w:p>
  </w:footnote>
  <w:footnote w:type="continuationSeparator" w:id="0">
    <w:p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V-6a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OBRAZEC zavarovanja za 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2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6203A"/>
    <w:rsid w:val="00167616"/>
    <w:rsid w:val="002B19E2"/>
    <w:rsid w:val="002B55CF"/>
    <w:rsid w:val="002D5AC0"/>
    <w:rsid w:val="002F2430"/>
    <w:rsid w:val="00382178"/>
    <w:rsid w:val="003F4848"/>
    <w:rsid w:val="00410E95"/>
    <w:rsid w:val="00471AC2"/>
    <w:rsid w:val="004931C7"/>
    <w:rsid w:val="007C256A"/>
    <w:rsid w:val="0089423C"/>
    <w:rsid w:val="008C2E32"/>
    <w:rsid w:val="009712A1"/>
    <w:rsid w:val="009A2CF0"/>
    <w:rsid w:val="009A515B"/>
    <w:rsid w:val="009D245D"/>
    <w:rsid w:val="009E3F98"/>
    <w:rsid w:val="00A35B9B"/>
    <w:rsid w:val="00AF0245"/>
    <w:rsid w:val="00B86D62"/>
    <w:rsid w:val="00C63EDF"/>
    <w:rsid w:val="00D0247A"/>
    <w:rsid w:val="00D13E7C"/>
    <w:rsid w:val="00D54F23"/>
    <w:rsid w:val="00D962B3"/>
    <w:rsid w:val="00E21368"/>
    <w:rsid w:val="00EB13CD"/>
    <w:rsid w:val="00F62753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D2ACB4A4</Template>
  <TotalTime>82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27</cp:revision>
  <cp:lastPrinted>2017-12-28T09:03:00Z</cp:lastPrinted>
  <dcterms:created xsi:type="dcterms:W3CDTF">2015-03-23T08:28:00Z</dcterms:created>
  <dcterms:modified xsi:type="dcterms:W3CDTF">2018-01-03T08:08:00Z</dcterms:modified>
</cp:coreProperties>
</file>